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通榆县向海蒙古族乡四井子学校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实施初中和小学义务教育,促进基础教育发展。初中和小学学历教育(相关社会服务) 。</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通榆县向海蒙古族乡四井子学校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1699.06</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1699.06</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320.09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320.09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176.77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176.77</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102.76</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102.76</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2298.68</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2298.68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2298.68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2298.68</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2298.68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2298.68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2298.68</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通榆县向海蒙古族乡四井子学校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2298.68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2298.68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2298.68</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2289.72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1699.06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1690.11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1699.06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1690.11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1695.91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1690.11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320.09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320.09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320.09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320.09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102.76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102.76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102.76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102.76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99.65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99.65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29"/>
        <w:gridCol w:w="874"/>
        <w:gridCol w:w="954"/>
        <w:gridCol w:w="557"/>
        <w:gridCol w:w="1689"/>
        <w:gridCol w:w="874"/>
        <w:gridCol w:w="815"/>
        <w:gridCol w:w="556"/>
        <w:gridCol w:w="576"/>
        <w:gridCol w:w="5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2" w:hRule="atLeast"/>
        </w:trPr>
        <w:tc>
          <w:tcPr>
            <w:tcW w:w="910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0" w:hRule="atLeast"/>
        </w:trPr>
        <w:tc>
          <w:tcPr>
            <w:tcW w:w="910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02" w:hRule="atLeast"/>
        </w:trPr>
        <w:tc>
          <w:tcPr>
            <w:tcW w:w="4014"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086"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4" w:hRule="atLeast"/>
        </w:trPr>
        <w:tc>
          <w:tcPr>
            <w:tcW w:w="162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7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5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5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68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7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371"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6" w:hRule="atLeast"/>
        </w:trPr>
        <w:tc>
          <w:tcPr>
            <w:tcW w:w="162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7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5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5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68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7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1699.06</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1699.06</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320.09</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320.09</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102.76</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102.76</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176.77</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176.77</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4" w:hRule="atLeast"/>
        </w:trPr>
        <w:tc>
          <w:tcPr>
            <w:tcW w:w="162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9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8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8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2298.68</w:t>
            </w:r>
          </w:p>
        </w:tc>
        <w:tc>
          <w:tcPr>
            <w:tcW w:w="5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p>
      <w:pPr>
        <w:rPr>
          <w:rFonts w:hAnsi="楷体" w:eastAsia="楷体"/>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2298.68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2289.72</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2289.72</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1699.06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1690.11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1690.11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1699.06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1690.11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1690.11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1695.91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1690.11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1690.11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320.09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320.09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320.09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320.09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320.09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320.09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248.27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248.27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248.27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102.76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102.76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102.76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102.76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102.76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102.76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99.65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99.65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99.65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176.77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176.77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176.77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176.77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176.77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176.77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int="eastAsia" w:ascii="楷体" w:hAnsi="楷体" w:eastAsia="楷体" w:cs="楷体"/>
          <w:sz w:val="24"/>
          <w:szCs w:val="24"/>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2289.72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2289.72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2240.87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2240.87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878.05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878.05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199.15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199.15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160.55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160.55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385.69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385.69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248.27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248.27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60.91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60.91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99.65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99.65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14.01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14.01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176.77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176.77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17.82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17.82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48.85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48.85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42.32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42.32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132</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135</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97</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bookmarkStart w:id="0" w:name="_GoBack"/>
      <w:bookmarkEnd w:id="0"/>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8.96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8.96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8.96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8.96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四井子学校2024年幼儿园办公经费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通榆县向海蒙古族乡四井子学校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四井子学校2024年营养餐雇工工资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通榆县向海蒙古族乡四井子学校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教育系统2024年辅助岗人员工资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四井子学校2024年辅助岗位人员工资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通榆县向海蒙古族乡四井子学校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tbl>
      <w:tblPr>
        <w:tblStyle w:val="11"/>
        <w:tblW w:w="95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04"/>
        <w:gridCol w:w="1904"/>
        <w:gridCol w:w="1904"/>
        <w:gridCol w:w="1904"/>
        <w:gridCol w:w="19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8" w:hRule="atLeast"/>
        </w:trPr>
        <w:tc>
          <w:tcPr>
            <w:tcW w:w="95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9" w:hRule="atLeast"/>
        </w:trPr>
        <w:tc>
          <w:tcPr>
            <w:tcW w:w="571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四井子学校2024年营养餐雇工工资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9" w:hRule="atLeast"/>
        </w:trPr>
        <w:tc>
          <w:tcPr>
            <w:tcW w:w="571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9"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9"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9"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9"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1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2024年营养餐雇工工资共计2万元，用于改善和保障营养餐的正常运行。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9"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1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9" w:hRule="atLeast"/>
        </w:trPr>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9"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食堂厨师人数</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10"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工作人员资格符合率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10"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食堂厨师工资发放标准</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10"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食堂雇工工资发放及时率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9"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9"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9"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9"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9"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学生满意度</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4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92"/>
        <w:gridCol w:w="1892"/>
        <w:gridCol w:w="1892"/>
        <w:gridCol w:w="1892"/>
        <w:gridCol w:w="18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3" w:hRule="atLeast"/>
        </w:trPr>
        <w:tc>
          <w:tcPr>
            <w:tcW w:w="946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4" w:hRule="atLeast"/>
        </w:trPr>
        <w:tc>
          <w:tcPr>
            <w:tcW w:w="567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四井子学校2024年幼儿园办公经费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4" w:hRule="atLeast"/>
        </w:trPr>
        <w:tc>
          <w:tcPr>
            <w:tcW w:w="567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4"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4"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4"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4"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6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2024年幼儿园办公经费收入3.15万元。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4"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6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4" w:hRule="atLeast"/>
        </w:trPr>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4"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学生红缴费月数</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5"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7"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幼儿园收取保教标准</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140元/月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5"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4"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4"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4"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4"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3"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学校师生满意度</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96"/>
        <w:gridCol w:w="1896"/>
        <w:gridCol w:w="1896"/>
        <w:gridCol w:w="1896"/>
        <w:gridCol w:w="18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8" w:hRule="atLeast"/>
        </w:trPr>
        <w:tc>
          <w:tcPr>
            <w:tcW w:w="948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568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四井子学校2024年辅助岗位人员工资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568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84"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2024年有辅助岗1人，按实际月份发放工资。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84"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工资发放月数</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4"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92"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辅助岗工资发放标准</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3172.67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92"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辅助岗工资发放及时率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6"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辅助岗人员满意度</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2298.68万元，其中：当年预算2298.68万元；上年结转0.00万元。2024年当年预算比2023年预算增加（减少）-554.84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2298.68万元，其中：本年收入2298.68万元，占100%；上年结转0万元，占0%。本年收入中，一般公共预算拨款收入2298.68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2024年支出预算2298.68万元，其中：基本支出2289.72万元，占100%；项目支出8.96万元，占0%；事业单位经营支出0万元，占0%；上缴上级支出0万元，占0%；对附属单位补助支出0万元，占0%。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2298.68万元，其中：本年收入2298.68万元，上年结转0万元。支出包括：一般公共服务支出0万元，国防支出0万元，公共安全支出0万元，教育支出1699.06万元，科学技术支出0万元，文化旅游体育与传媒支出0万元，社会保障和就业支出320.09万元，社会保险基金支出0万元，卫生健康支出102.76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2024年一般公共预算拨款2298.68万元，其中：基本支出2289.72万元，占100%；项目支出8.96万元，占0%。基本支出中，人员经费2289.72万元，占100%；公用经费0万元，占0%。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教育（类）支出1699.06万元，占74%，主要用于发展教育事业支出。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社会保障和就业（类）支出1695.91万元，占74%，主要用于教职工社会保障支出。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2024年一般公共预算基本支出2289.72万元，其中：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人员经费2289.72万元，主要包括：基本工资、津贴补贴、奖金、社会保障缴费、其他工资福利支出、离休费、退休费、抚恤金、生活补助、助学金、住房公积金、采暖补贴、其他对个人和家庭的补助支出。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2024年部门项目支出8.96万元，其中：一级项目1个，二级项目1个；使用本年拨款8.96万元，财政拨款结转0万元。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65F5A36"/>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1557A"/>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6F7E0D37"/>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2024-01-29T02:09:07Z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