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通榆县边昭学校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实施中小学义务教育。主要进行中小学学历教育的相关社会服务。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通榆县边昭学校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p>
      <w:pPr>
        <w:ind w:firstLine="720" w:firstLineChars="200"/>
        <w:jc w:val="center"/>
        <w:rPr>
          <w:rFonts w:eastAsia="黑体"/>
          <w:sz w:val="36"/>
          <w:szCs w:val="36"/>
        </w:rPr>
      </w:pPr>
    </w:p>
    <w:tbl>
      <w:tblPr>
        <w:tblStyle w:val="11"/>
        <w:tblW w:w="92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0"/>
        <w:gridCol w:w="1000"/>
        <w:gridCol w:w="960"/>
        <w:gridCol w:w="960"/>
        <w:gridCol w:w="1760"/>
        <w:gridCol w:w="960"/>
        <w:gridCol w:w="20"/>
        <w:gridCol w:w="900"/>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20"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6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60"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2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88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20"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00"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8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2455.17</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2455.17</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1814.33</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342.67</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188.02</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110.15</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2455.17</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2455.17</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2455.17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2455.17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2455.17</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2455.17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2455.17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2455.17</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通榆县边昭学校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2455.17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2455.17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2455.17</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10"/>
        <w:gridCol w:w="1301"/>
        <w:gridCol w:w="1302"/>
        <w:gridCol w:w="1302"/>
        <w:gridCol w:w="1302"/>
        <w:gridCol w:w="1301"/>
        <w:gridCol w:w="13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7" w:hRule="atLeast"/>
        </w:trPr>
        <w:tc>
          <w:tcPr>
            <w:tcW w:w="952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2" w:hRule="atLeast"/>
        </w:trPr>
        <w:tc>
          <w:tcPr>
            <w:tcW w:w="5615" w:type="dxa"/>
            <w:gridSpan w:val="4"/>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02"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01"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02"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6" w:hRule="atLeast"/>
        </w:trPr>
        <w:tc>
          <w:tcPr>
            <w:tcW w:w="171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01"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02"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02"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02"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01"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02"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8" w:hRule="atLeast"/>
        </w:trPr>
        <w:tc>
          <w:tcPr>
            <w:tcW w:w="171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01"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02"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02"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02"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01"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02"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2455.17</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2430.36</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24.81</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1814.33</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1789.52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24.81</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1814.33</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1789.52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24.81</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1800.52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1789.52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342.67</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342.67</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342.67</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342.67</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265.85</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265.85</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65.13</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65.13</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11.69</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11.69</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110.15</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110.15</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110.15</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110.15</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106.82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106.82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188.02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188.02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188.02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188.02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6" w:hRule="atLeast"/>
        </w:trPr>
        <w:tc>
          <w:tcPr>
            <w:tcW w:w="171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188.02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188.02</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1"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tbl>
      <w:tblPr>
        <w:tblStyle w:val="11"/>
        <w:tblW w:w="96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22"/>
        <w:gridCol w:w="898"/>
        <w:gridCol w:w="27"/>
        <w:gridCol w:w="1008"/>
        <w:gridCol w:w="305"/>
        <w:gridCol w:w="283"/>
        <w:gridCol w:w="1057"/>
        <w:gridCol w:w="728"/>
        <w:gridCol w:w="612"/>
        <w:gridCol w:w="313"/>
        <w:gridCol w:w="862"/>
        <w:gridCol w:w="165"/>
        <w:gridCol w:w="422"/>
        <w:gridCol w:w="608"/>
        <w:gridCol w:w="310"/>
        <w:gridCol w:w="3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3" w:hRule="atLeast"/>
        </w:trPr>
        <w:tc>
          <w:tcPr>
            <w:tcW w:w="9620" w:type="dxa"/>
            <w:gridSpan w:val="1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4" w:hRule="atLeast"/>
        </w:trPr>
        <w:tc>
          <w:tcPr>
            <w:tcW w:w="9620" w:type="dxa"/>
            <w:gridSpan w:val="16"/>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9" w:hRule="atLeast"/>
        </w:trPr>
        <w:tc>
          <w:tcPr>
            <w:tcW w:w="4243" w:type="dxa"/>
            <w:gridSpan w:val="6"/>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77" w:type="dxa"/>
            <w:gridSpan w:val="10"/>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25"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0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8"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85"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25"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49"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18"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4" w:hRule="atLeast"/>
        </w:trPr>
        <w:tc>
          <w:tcPr>
            <w:tcW w:w="17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25"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0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8"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85"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25"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2455.17</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2455.17</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1814.33</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342.67</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110.15</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188.02</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2455.17</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2455.17</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8" w:hRule="atLeast"/>
        </w:trPr>
        <w:tc>
          <w:tcPr>
            <w:tcW w:w="17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2455.17</w:t>
            </w:r>
          </w:p>
        </w:tc>
        <w:tc>
          <w:tcPr>
            <w:tcW w:w="10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8"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8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25"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2455.17</w:t>
            </w:r>
          </w:p>
        </w:tc>
        <w:tc>
          <w:tcPr>
            <w:tcW w:w="8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80" w:hRule="atLeast"/>
        </w:trPr>
        <w:tc>
          <w:tcPr>
            <w:tcW w:w="9320" w:type="dxa"/>
            <w:gridSpan w:val="15"/>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5" w:hRule="atLeast"/>
        </w:trPr>
        <w:tc>
          <w:tcPr>
            <w:tcW w:w="9320" w:type="dxa"/>
            <w:gridSpan w:val="15"/>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330" w:hRule="atLeast"/>
        </w:trPr>
        <w:tc>
          <w:tcPr>
            <w:tcW w:w="2620" w:type="dxa"/>
            <w:gridSpan w:val="2"/>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gridSpan w:val="3"/>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7"/>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gridSpan w:val="3"/>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720" w:hRule="atLeast"/>
        </w:trPr>
        <w:tc>
          <w:tcPr>
            <w:tcW w:w="2620" w:type="dxa"/>
            <w:gridSpan w:val="2"/>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gridSpan w:val="3"/>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gridSpan w:val="3"/>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600" w:hRule="atLeast"/>
        </w:trPr>
        <w:tc>
          <w:tcPr>
            <w:tcW w:w="2620" w:type="dxa"/>
            <w:gridSpan w:val="2"/>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gridSpan w:val="3"/>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gridSpan w:val="2"/>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gridSpan w:val="2"/>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gridSpan w:val="3"/>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gridSpan w:val="3"/>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2455.17</w:t>
            </w:r>
          </w:p>
        </w:tc>
        <w:tc>
          <w:tcPr>
            <w:tcW w:w="13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2430.36</w:t>
            </w:r>
          </w:p>
        </w:tc>
        <w:tc>
          <w:tcPr>
            <w:tcW w:w="13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2430.36</w:t>
            </w:r>
          </w:p>
        </w:tc>
        <w:tc>
          <w:tcPr>
            <w:tcW w:w="134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1814.33</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1789.52</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1789.52</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1814.33</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1789.52</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1789.52</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3.81</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1800.52</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1789.52</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1789.52</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342.67</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342.67</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342.67</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342.67</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342.67</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342.67</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265.85</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265.85</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265.85</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65.13</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65.13</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65.13</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11.69</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11.69</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11.69</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110.15</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110.15</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110.15</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110.15</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110.15</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110.15</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106.82</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106.82</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106.82</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3.32</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3.32</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3.32</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00" w:type="dxa"/>
          <w:trHeight w:val="499" w:hRule="atLeast"/>
        </w:trPr>
        <w:tc>
          <w:tcPr>
            <w:tcW w:w="2620"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188.02</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188.02</w:t>
            </w:r>
          </w:p>
        </w:tc>
        <w:tc>
          <w:tcPr>
            <w:tcW w:w="134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188.02</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Ansi="楷体" w:eastAsia="楷体"/>
        </w:rPr>
      </w:pPr>
    </w:p>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1"/>
        <w:tblW w:w="94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748"/>
        <w:gridCol w:w="2376"/>
        <w:gridCol w:w="2169"/>
        <w:gridCol w:w="21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1" w:hRule="atLeast"/>
        </w:trPr>
        <w:tc>
          <w:tcPr>
            <w:tcW w:w="94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2748"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76"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276"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7"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2430.36</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2430.36</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2381.87</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2381.87</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916.7</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916.7</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207.8</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207.8</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423.52</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423.52</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265.85</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265.85</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65.13</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65.13</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106.82</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106.82</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15.02</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15.02</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188.02</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188.02</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19.01</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19.01</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48.49　</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48.49　　</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42.99</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42.99</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　</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248</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146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102</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bookmarkStart w:id="0" w:name="_GoBack"/>
      <w:bookmarkEnd w:id="0"/>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5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20"/>
        <w:gridCol w:w="721"/>
        <w:gridCol w:w="471"/>
        <w:gridCol w:w="250"/>
        <w:gridCol w:w="721"/>
        <w:gridCol w:w="720"/>
        <w:gridCol w:w="221"/>
        <w:gridCol w:w="500"/>
        <w:gridCol w:w="782"/>
        <w:gridCol w:w="630"/>
        <w:gridCol w:w="90"/>
        <w:gridCol w:w="720"/>
        <w:gridCol w:w="721"/>
        <w:gridCol w:w="381"/>
        <w:gridCol w:w="339"/>
        <w:gridCol w:w="721"/>
        <w:gridCol w:w="720"/>
        <w:gridCol w:w="1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495" w:hRule="atLeast"/>
        </w:trPr>
        <w:tc>
          <w:tcPr>
            <w:tcW w:w="9428" w:type="dxa"/>
            <w:gridSpan w:val="17"/>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511" w:hRule="atLeast"/>
        </w:trPr>
        <w:tc>
          <w:tcPr>
            <w:tcW w:w="9428" w:type="dxa"/>
            <w:gridSpan w:val="17"/>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345" w:hRule="atLeast"/>
        </w:trPr>
        <w:tc>
          <w:tcPr>
            <w:tcW w:w="72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1" w:type="dxa"/>
            <w:gridSpan w:val="2"/>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223"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602" w:type="dxa"/>
            <w:gridSpan w:val="6"/>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746" w:hRule="atLeast"/>
        </w:trPr>
        <w:tc>
          <w:tcPr>
            <w:tcW w:w="72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42"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2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223" w:type="dxa"/>
            <w:gridSpan w:val="5"/>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61" w:type="dxa"/>
            <w:gridSpan w:val="4"/>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2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626" w:hRule="atLeast"/>
        </w:trPr>
        <w:tc>
          <w:tcPr>
            <w:tcW w:w="72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21"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8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0"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0"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525" w:hRule="atLeast"/>
        </w:trPr>
        <w:tc>
          <w:tcPr>
            <w:tcW w:w="72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525" w:hRule="atLeast"/>
        </w:trPr>
        <w:tc>
          <w:tcPr>
            <w:tcW w:w="72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525" w:hRule="atLeast"/>
        </w:trPr>
        <w:tc>
          <w:tcPr>
            <w:tcW w:w="72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525"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24.81</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24.81</w:t>
            </w:r>
          </w:p>
        </w:tc>
        <w:tc>
          <w:tcPr>
            <w:tcW w:w="7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525"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24.81</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24.81</w:t>
            </w:r>
          </w:p>
        </w:tc>
        <w:tc>
          <w:tcPr>
            <w:tcW w:w="7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856"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7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856"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边昭学校2024年幼儿园办公经费</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通榆县边昭学校</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7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856"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856"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边昭学校2024年营养餐雇工工资</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通榆县边昭学校</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856"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856"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边昭学校2024年辅助岗位人员工资</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通榆县边昭学校</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525"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525"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525"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32" w:type="dxa"/>
          <w:trHeight w:val="535"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759" w:hRule="atLeast"/>
        </w:trPr>
        <w:tc>
          <w:tcPr>
            <w:tcW w:w="9560" w:type="dxa"/>
            <w:gridSpan w:val="18"/>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489" w:hRule="atLeast"/>
        </w:trPr>
        <w:tc>
          <w:tcPr>
            <w:tcW w:w="5736" w:type="dxa"/>
            <w:gridSpan w:val="10"/>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24" w:type="dxa"/>
            <w:gridSpan w:val="8"/>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边昭学校2024年幼儿园办公经费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489" w:hRule="atLeast"/>
        </w:trPr>
        <w:tc>
          <w:tcPr>
            <w:tcW w:w="5736" w:type="dxa"/>
            <w:gridSpan w:val="10"/>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24" w:type="dxa"/>
            <w:gridSpan w:val="8"/>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489" w:hRule="atLeast"/>
        </w:trPr>
        <w:tc>
          <w:tcPr>
            <w:tcW w:w="1912"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24" w:type="dxa"/>
            <w:gridSpan w:val="7"/>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24" w:type="dxa"/>
            <w:gridSpan w:val="8"/>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489" w:hRule="atLeast"/>
        </w:trPr>
        <w:tc>
          <w:tcPr>
            <w:tcW w:w="1912"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24" w:type="dxa"/>
            <w:gridSpan w:val="7"/>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24" w:type="dxa"/>
            <w:gridSpan w:val="8"/>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PrEx>
        <w:trPr>
          <w:trHeight w:val="489" w:hRule="atLeast"/>
        </w:trPr>
        <w:tc>
          <w:tcPr>
            <w:tcW w:w="1912"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24" w:type="dxa"/>
            <w:gridSpan w:val="7"/>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24" w:type="dxa"/>
            <w:gridSpan w:val="8"/>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489" w:hRule="atLeast"/>
        </w:trPr>
        <w:tc>
          <w:tcPr>
            <w:tcW w:w="1912"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48" w:type="dxa"/>
            <w:gridSpan w:val="15"/>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边昭学校2024年幼儿园办公经费收入10万元。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489" w:hRule="atLeast"/>
        </w:trPr>
        <w:tc>
          <w:tcPr>
            <w:tcW w:w="1912"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48" w:type="dxa"/>
            <w:gridSpan w:val="15"/>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489" w:hRule="atLeast"/>
        </w:trPr>
        <w:tc>
          <w:tcPr>
            <w:tcW w:w="1912" w:type="dxa"/>
            <w:gridSpan w:val="3"/>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12"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1556" w:hRule="atLeast"/>
        </w:trPr>
        <w:tc>
          <w:tcPr>
            <w:tcW w:w="191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4"/>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12"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学生数</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90人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797" w:hRule="atLeast"/>
        </w:trPr>
        <w:tc>
          <w:tcPr>
            <w:tcW w:w="191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4"/>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1556" w:hRule="atLeast"/>
        </w:trPr>
        <w:tc>
          <w:tcPr>
            <w:tcW w:w="191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4"/>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幼儿园保教费收费标准</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140元/月</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797" w:hRule="atLeast"/>
        </w:trPr>
        <w:tc>
          <w:tcPr>
            <w:tcW w:w="191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4"/>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489" w:hRule="atLeast"/>
        </w:trPr>
        <w:tc>
          <w:tcPr>
            <w:tcW w:w="191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4"/>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12"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489" w:hRule="atLeast"/>
        </w:trPr>
        <w:tc>
          <w:tcPr>
            <w:tcW w:w="191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4"/>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489" w:hRule="atLeast"/>
        </w:trPr>
        <w:tc>
          <w:tcPr>
            <w:tcW w:w="191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4"/>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489" w:hRule="atLeast"/>
        </w:trPr>
        <w:tc>
          <w:tcPr>
            <w:tcW w:w="191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4"/>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05" w:hRule="atLeast"/>
        </w:trPr>
        <w:tc>
          <w:tcPr>
            <w:tcW w:w="191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4"/>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师生满意度</w:t>
            </w:r>
          </w:p>
        </w:tc>
        <w:tc>
          <w:tcPr>
            <w:tcW w:w="1912"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60"/>
        <w:gridCol w:w="1860"/>
        <w:gridCol w:w="1860"/>
        <w:gridCol w:w="1860"/>
        <w:gridCol w:w="18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1" w:hRule="atLeast"/>
        </w:trPr>
        <w:tc>
          <w:tcPr>
            <w:tcW w:w="93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558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边昭学校2024年营养餐雇工工资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558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18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18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18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18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4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边昭学校2024年营养餐雇工工资共计11万元，用于改善和保障营养餐的正常运行。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18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4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18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65"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食堂服务人员人数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食堂雇工工资发放月数</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6</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5"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65"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食堂厨师工资发放标准</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食堂服务人员工资发放标准</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2000元/月</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1500元/月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5"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5" w:hRule="atLeast"/>
        </w:trPr>
        <w:tc>
          <w:tcPr>
            <w:tcW w:w="18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tbl>
      <w:tblPr>
        <w:tblStyle w:val="11"/>
        <w:tblpPr w:leftFromText="180" w:rightFromText="180" w:vertAnchor="text" w:horzAnchor="page" w:tblpX="1259" w:tblpY="410"/>
        <w:tblOverlap w:val="never"/>
        <w:tblW w:w="92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56"/>
        <w:gridCol w:w="1856"/>
        <w:gridCol w:w="1856"/>
        <w:gridCol w:w="1856"/>
        <w:gridCol w:w="18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2" w:hRule="atLeast"/>
        </w:trPr>
        <w:tc>
          <w:tcPr>
            <w:tcW w:w="92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556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1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边昭学校2024年辅助岗位人员工资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556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1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185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1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1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185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1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1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185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1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1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185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2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边昭学校2024年有辅助岗1人，按实际月份发放工资。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185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2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185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69" w:hRule="atLeast"/>
        </w:trPr>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工资发放月数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辅助岗人数</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0" w:hRule="atLeast"/>
        </w:trPr>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69" w:hRule="atLeast"/>
        </w:trPr>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辅助岗工资发放标准</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3172.67元/人/月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辅助岗工资发放及时率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8" w:hRule="atLeast"/>
        </w:trPr>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辅助岗人员满意度</w:t>
            </w:r>
          </w:p>
        </w:tc>
        <w:tc>
          <w:tcPr>
            <w:tcW w:w="1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2455.17万元，其中：当年预算2455.17万元；上年结转0.00万元。2024年当年预算比2023年预算增加（减少）-384.98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2455.17万元，其中：本年收入2455.17万元，占100%；上年结转0万元，占0%。本年收入中，一般公共预算拨款收入2455.17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2024年支出预算2455.17万元，其中：基本支出2430.36万元，占99%；项目支出24.81万元，占1%；事业单位经营支出0万元，占0%；上缴上级支出0万元，占0%；对附属单位补助支出0万元，占0%。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2455.17万元，其中：本年收入2455.17万元，上年结转0万元。支出包括：一般公共服务支出0万元，国防支出0万元，公共安全支出0万元，教育支出1814.33万元，科学技术支出0万元，文化旅游体育与传媒支出0万元，社会保障和就业支出342.67万元，社会保险基金支出0万元，卫生健康支出110.15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2024年一般公共预算拨款2455.17万元，其中：基本支出2430.36万元，占99%；项目支出24.81万元，占1%。基本支出中，人员经费2430.36万元，占100%；公用经费0万元，占0%。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教育（类）支出1814.33万元，占74%，主要用于发展教育事业支出。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社会保障和就业（类）支出3.81万元，占0%，主要用于教职工社会保障支出。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2024年一般公共预算基本支出2430.36万元，其中：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人员经费2430.36万元，主要包括：基本工资、津贴补贴、奖金、社会保障缴费、其他工资福利支出、离休费、退休费、抚恤金、生活补助、助学金、住房公积金、采暖补贴、其他对个人和家庭的补助支出。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2024年部门项目支出24.81万元，其中：一级项目1个，二级项目1个；使用本年拨款24.81万元，财政拨款结转0万元。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ECF7F7E"/>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6538CD"/>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75739"/>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1B5B86"/>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D6B49F7"/>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2024-01-29T02:25:08Z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