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通榆县开通镇七井子小学校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通榆县开通镇七井子小学校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845.67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845.67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158.7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158.7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87.17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51.13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51.13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通榆县开通镇七井子小学校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1142.68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1141.98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845.67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845.67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123.07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123.07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69"/>
        <w:gridCol w:w="896"/>
        <w:gridCol w:w="976"/>
        <w:gridCol w:w="570"/>
        <w:gridCol w:w="1730"/>
        <w:gridCol w:w="896"/>
        <w:gridCol w:w="834"/>
        <w:gridCol w:w="571"/>
        <w:gridCol w:w="590"/>
        <w:gridCol w:w="5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1" w:hRule="atLeast"/>
        </w:trPr>
        <w:tc>
          <w:tcPr>
            <w:tcW w:w="932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1" w:hRule="atLeast"/>
        </w:trPr>
        <w:tc>
          <w:tcPr>
            <w:tcW w:w="932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3" w:hRule="atLeast"/>
        </w:trPr>
        <w:tc>
          <w:tcPr>
            <w:tcW w:w="4111"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09"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6" w:hRule="atLeast"/>
        </w:trPr>
        <w:tc>
          <w:tcPr>
            <w:tcW w:w="166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0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7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2" w:hRule="atLeast"/>
        </w:trPr>
        <w:tc>
          <w:tcPr>
            <w:tcW w:w="166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845.67</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845.67</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2"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158.7</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158.7</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2"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51.13</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51.13</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2"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2"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2"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2"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1142.68</w:t>
            </w:r>
          </w:p>
        </w:tc>
        <w:tc>
          <w:tcPr>
            <w:tcW w:w="5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1142.68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1141.98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1141.98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845.67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845.67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123.07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123.07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123.07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1141.98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1141.98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1114.34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1114.34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436.21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436.21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105.66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105.66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78.75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78.75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187.78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187.78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123.07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cs="仿宋_GB2312"/>
                <w:i w:val="0"/>
                <w:color w:val="auto"/>
                <w:kern w:val="0"/>
                <w:sz w:val="16"/>
                <w:szCs w:val="16"/>
                <w:u w:val="none"/>
                <w:lang w:val="en-US" w:eastAsia="zh-CN" w:bidi="ar-SA"/>
              </w:rPr>
              <w:t>1</w:t>
            </w:r>
            <w:r>
              <w:rPr>
                <w:rFonts w:hint="eastAsia" w:ascii="仿宋_GB2312" w:hAnsi="Arial" w:eastAsia="仿宋_GB2312" w:cs="仿宋_GB2312"/>
                <w:i w:val="0"/>
                <w:color w:val="auto"/>
                <w:kern w:val="0"/>
                <w:sz w:val="16"/>
                <w:szCs w:val="16"/>
                <w:u w:val="none"/>
                <w:lang w:val="en-US" w:eastAsia="zh-CN" w:bidi="ar-SA"/>
              </w:rPr>
              <w:t>23.07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49.59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49.59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87.17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27.64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27.64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126</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63</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开通镇七井子小学校2024年幼儿园办公经费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通榆县开通镇七井子小学校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184" w:tblpY="73"/>
        <w:tblOverlap w:val="never"/>
        <w:tblW w:w="94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4"/>
        <w:gridCol w:w="1884"/>
        <w:gridCol w:w="1884"/>
        <w:gridCol w:w="1884"/>
        <w:gridCol w:w="1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2" w:hRule="atLeast"/>
        </w:trPr>
        <w:tc>
          <w:tcPr>
            <w:tcW w:w="94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56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七井子学校2024年幼儿园办公经费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56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bookmarkStart w:id="0" w:name="_GoBack"/>
            <w:bookmarkEnd w:id="0"/>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3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2024年幼儿园办公经费收入0.7万元。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3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6"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在园学生数 </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学生缴费月数</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50人</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6"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幼儿园收取保教费标准</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140元/月/人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1142.68万元，其中：当年预算1142.68万元；上年结转0.00万元。2024年当年预算比2023年预算增加（减少）-289.64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1142.68万元，其中：本年收入1142.68万元，占100%；上年结转0万元，占0%。本年收入中，一般公共预算拨款收入1142.68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2024年支出预算1142.68万元，其中：基本支出1141.98万元，占100%；项目支出0.7万元，占0%；事业单位经营支出0万元，占0%；上缴上级支出0万元，占0%；对附属单位补助支出0万元，占0%。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1142.68万元，其中：本年收入1142.68万元，上年结转0万元。支出包括：一般公共服务支出0万元，国防支出0万元，公共安全支出0万元，教育支出845.67万元，科学技术支出0万元，文化旅游体育与传媒支出0万元，社会保障和就业支出158.7万元，社会保险基金支出0万元，卫生健康支出51.13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2024年一般公共预算拨款1142.68万元，其中：基本支出1141.98万元，占100%；项目支出0.7万元，占0%。基本支出中，人员经费1141.98万元，占100%；公用经费0万元，占0%。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教育（类）支出845.67万元，占74%，主要用于发展教育事业支出。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社会保障和就业（类）支出844.97万元，占74%，主要用于教职工社会保障支出。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2024年一般公共预算基本支出1141.98万元，其中：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人员经费1141.98万元，主要包括：基本工资、津贴补贴、奖金、社会保障缴费、其他工资福利支出、离休费、退休费、抚恤金、生活补助、助学金、住房公积金、采暖补贴、其他对个人和家庭的补助支出。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2024年部门项目支出0.7万元，其中：一级项目1个，二级项目1个；使用本年拨款0.7万元，财政拨款结转0万元。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6EA321D"/>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B6F6205"/>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52A58C5"/>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6DD70D87"/>
    <w:rsid w:val="714213DD"/>
    <w:rsid w:val="715541A3"/>
    <w:rsid w:val="717F272E"/>
    <w:rsid w:val="728027C6"/>
    <w:rsid w:val="72D54D7C"/>
    <w:rsid w:val="737664E0"/>
    <w:rsid w:val="73FE7ACC"/>
    <w:rsid w:val="74053F35"/>
    <w:rsid w:val="742F4DEA"/>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2024-01-29T04:16:43Z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